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FF94E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BACON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54DC14E7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1A1ACD85" w14:textId="77777777" w:rsidR="004B0955" w:rsidRDefault="004B0955" w:rsidP="004B0955">
      <w:pPr>
        <w:pStyle w:val="NoSpacing"/>
        <w:rPr>
          <w:rFonts w:cs="Times New Roman"/>
          <w:szCs w:val="24"/>
        </w:rPr>
      </w:pPr>
    </w:p>
    <w:p w14:paraId="114B1480" w14:textId="77777777" w:rsidR="004B0955" w:rsidRDefault="004B0955" w:rsidP="004B0955">
      <w:pPr>
        <w:pStyle w:val="NoSpacing"/>
        <w:rPr>
          <w:rFonts w:cs="Times New Roman"/>
          <w:szCs w:val="24"/>
        </w:rPr>
      </w:pPr>
    </w:p>
    <w:p w14:paraId="085E3A49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He and Peter </w:t>
      </w:r>
      <w:proofErr w:type="spellStart"/>
      <w:r>
        <w:rPr>
          <w:rFonts w:cs="Times New Roman"/>
          <w:szCs w:val="24"/>
        </w:rPr>
        <w:t>Busshop</w:t>
      </w:r>
      <w:proofErr w:type="spellEnd"/>
      <w:r>
        <w:rPr>
          <w:rFonts w:cs="Times New Roman"/>
          <w:szCs w:val="24"/>
        </w:rPr>
        <w:t xml:space="preserve"> of London, pewterer(q.v.), made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21EEB672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John Chudleigh of </w:t>
      </w:r>
      <w:proofErr w:type="spellStart"/>
      <w:r>
        <w:rPr>
          <w:rFonts w:cs="Times New Roman"/>
          <w:szCs w:val="24"/>
        </w:rPr>
        <w:t>Aystherton</w:t>
      </w:r>
      <w:proofErr w:type="spellEnd"/>
      <w:r>
        <w:rPr>
          <w:rFonts w:cs="Times New Roman"/>
          <w:szCs w:val="24"/>
        </w:rPr>
        <w:t>, Devon(q.v.).</w:t>
      </w:r>
    </w:p>
    <w:p w14:paraId="5DDA0888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10863070" w14:textId="77777777" w:rsidR="004B0955" w:rsidRDefault="004B0955" w:rsidP="004B0955">
      <w:pPr>
        <w:pStyle w:val="NoSpacing"/>
        <w:rPr>
          <w:rFonts w:cs="Times New Roman"/>
          <w:szCs w:val="24"/>
        </w:rPr>
      </w:pPr>
    </w:p>
    <w:p w14:paraId="06FCE2CD" w14:textId="77777777" w:rsidR="004B0955" w:rsidRDefault="004B0955" w:rsidP="004B0955">
      <w:pPr>
        <w:pStyle w:val="NoSpacing"/>
        <w:rPr>
          <w:rFonts w:cs="Times New Roman"/>
          <w:szCs w:val="24"/>
        </w:rPr>
      </w:pPr>
    </w:p>
    <w:p w14:paraId="2E958919" w14:textId="77777777" w:rsidR="004B0955" w:rsidRDefault="004B0955" w:rsidP="004B09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2023</w:t>
      </w:r>
    </w:p>
    <w:p w14:paraId="57FEC4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4C11" w14:textId="77777777" w:rsidR="004B0955" w:rsidRDefault="004B0955" w:rsidP="009139A6">
      <w:r>
        <w:separator/>
      </w:r>
    </w:p>
  </w:endnote>
  <w:endnote w:type="continuationSeparator" w:id="0">
    <w:p w14:paraId="4F608575" w14:textId="77777777" w:rsidR="004B0955" w:rsidRDefault="004B09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B4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01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5D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512F" w14:textId="77777777" w:rsidR="004B0955" w:rsidRDefault="004B0955" w:rsidP="009139A6">
      <w:r>
        <w:separator/>
      </w:r>
    </w:p>
  </w:footnote>
  <w:footnote w:type="continuationSeparator" w:id="0">
    <w:p w14:paraId="45A50B48" w14:textId="77777777" w:rsidR="004B0955" w:rsidRDefault="004B09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12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6C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40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955"/>
    <w:rsid w:val="000666E0"/>
    <w:rsid w:val="002510B7"/>
    <w:rsid w:val="004B095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6FEFC"/>
  <w15:chartTrackingRefBased/>
  <w15:docId w15:val="{C5DFB17C-6D6F-4DA3-88FB-D3E4E748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09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2023-04-19T11:06:00Z</dcterms:created>
  <dcterms:modified xsi:type="dcterms:W3CDTF">2023-04-19T11:07:00Z</dcterms:modified>
</cp:coreProperties>
</file>